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8dc694" w14:textId="28dc694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87023">
        <w:t>1</w:t>
      </w:r>
      <w:r w:rsidR="00F07BCE">
        <w:t>3</w:t>
      </w:r>
      <w:r w:rsidRPr="002C1CDD">
        <w:t>. St-</w:t>
      </w:r>
      <w:r w:rsidR="0084038A">
        <w:t>168</w:t>
      </w:r>
      <w:r w:rsidR="00087023">
        <w:t>6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87023">
        <w:t>13</w:t>
      </w:r>
      <w:r w:rsidRPr="002C1CDD">
        <w:t>. St-</w:t>
      </w:r>
      <w:r w:rsidR="00F07BCE">
        <w:t>168</w:t>
      </w:r>
      <w:r w:rsidR="009463B1">
        <w:t>6</w:t>
      </w:r>
      <w:bookmarkStart w:name="_GoBack" w:id="0"/>
      <w:bookmarkEnd w:id="0"/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87023" w:rsidP="00087023" w:rsidRDefault="006826ED">
      <w:r>
        <w:t xml:space="preserve">            </w:t>
      </w:r>
      <w:r w:rsidR="00087023">
        <w:t>AGRO-</w:t>
      </w:r>
      <w:proofErr w:type="spellStart"/>
      <w:r w:rsidR="00087023">
        <w:t>R.Đ</w:t>
      </w:r>
      <w:proofErr w:type="spellEnd"/>
      <w:r w:rsidR="00087023">
        <w:t xml:space="preserve">. POLJOPRIVREDNA LJEKARNA d.o.o., </w:t>
      </w:r>
      <w:proofErr w:type="spellStart"/>
      <w:r w:rsidR="00087023">
        <w:t>Perkovčava</w:t>
      </w:r>
      <w:proofErr w:type="spellEnd"/>
      <w:r w:rsidR="00087023">
        <w:t xml:space="preserve"> 70, 10430 Samobor,</w:t>
      </w:r>
      <w:r w:rsidR="0084038A">
        <w:t xml:space="preserve"> </w:t>
      </w:r>
      <w:r w:rsidRPr="002C1CDD">
        <w:t xml:space="preserve">OIB: </w:t>
      </w:r>
      <w:r w:rsidRPr="00927358" w:rsidR="00087023">
        <w:t>24023320363</w:t>
      </w:r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463B1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463B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463B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63B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63B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63B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63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6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St-1686/2020</izvorni_sadrzaj>
    <derivirana_varijabla naziv="DomainObject.Predmet.OznakaBroj_1">St-1686/2020</derivirana_varijabla>
  </DomainObject.Predmet.OznakaBroj>
  <DomainObject.Predmet.OznakaBrojOptuznogAkta>
    <izvorni_sadrzaj>04-06-20-2770</izvorni_sadrzaj>
    <derivirana_varijabla naziv="DomainObject.Predmet.OznakaBrojOptuznogAkta_1">04-06-20-2770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AGRO-R.Đ. POLJOPRIVREDNA LJEKARNA d.o.o.</izvorni_sadrzaj>
    <derivirana_varijabla naziv="DomainObject.Predmet.ProtustrankaFormated_1">  AGRO-R.Đ. POLJOPRIVREDNA LJEKARNA d.o.o.</derivirana_varijabla>
  </DomainObject.Predmet.ProtustrankaFormated>
  <DomainObject.Predmet.ProtustrankaFormatedOIB>
    <izvorni_sadrzaj>  AGRO-R.Đ. POLJOPRIVREDNA LJEKARNA d.o.o., OIB 24023320363</izvorni_sadrzaj>
    <derivirana_varijabla naziv="DomainObject.Predmet.ProtustrankaFormatedOIB_1">  AGRO-R.Đ. POLJOPRIVREDNA LJEKARNA d.o.o., OIB 24023320363</derivirana_varijabla>
  </DomainObject.Predmet.ProtustrankaFormatedOIB>
  <DomainObject.Predmet.ProtustrankaFormatedWithAdress>
    <izvorni_sadrzaj> AGRO-R.Đ. POLJOPRIVREDNA LJEKARNA d.o.o., Perkovčeva 70, 10430 Samobor</izvorni_sadrzaj>
    <derivirana_varijabla naziv="DomainObject.Predmet.ProtustrankaFormatedWithAdress_1"> AGRO-R.Đ. POLJOPRIVREDNA LJEKARNA d.o.o., Perkovčeva 70, 10430 Samobor</derivirana_varijabla>
  </DomainObject.Predmet.ProtustrankaFormatedWithAdress>
  <DomainObject.Predmet.ProtustrankaFormatedWithAdressOIB>
    <izvorni_sadrzaj> AGRO-R.Đ. POLJOPRIVREDNA LJEKARNA d.o.o., OIB 24023320363, Perkovčeva 70, 10430 Samobor</izvorni_sadrzaj>
    <derivirana_varijabla naziv="DomainObject.Predmet.ProtustrankaFormatedWithAdressOIB_1"> AGRO-R.Đ. POLJOPRIVREDNA LJEKARNA d.o.o., OIB 24023320363, Perkovčeva 70, 10430 Samobor</derivirana_varijabla>
  </DomainObject.Predmet.ProtustrankaFormatedWithAdressOIB>
  <DomainObject.Predmet.ProtustrankaWithAdress>
    <izvorni_sadrzaj>AGRO-R.Đ. POLJOPRIVREDNA LJEKARNA d.o.o. Perkovčeva 70, 10430 Samobor</izvorni_sadrzaj>
    <derivirana_varijabla naziv="DomainObject.Predmet.ProtustrankaWithAdress_1">AGRO-R.Đ. POLJOPRIVREDNA LJEKARNA d.o.o. Perkovčeva 70, 10430 Samobor</derivirana_varijabla>
  </DomainObject.Predmet.ProtustrankaWithAdress>
  <DomainObject.Predmet.ProtustrankaWithAdressOIB>
    <izvorni_sadrzaj>AGRO-R.Đ. POLJOPRIVREDNA LJEKARNA d.o.o., OIB 24023320363, Perkovčeva 70, 10430 Samobor</izvorni_sadrzaj>
    <derivirana_varijabla naziv="DomainObject.Predmet.ProtustrankaWithAdressOIB_1">AGRO-R.Đ. POLJOPRIVREDNA LJEKARNA d.o.o., OIB 24023320363, Perkovčeva 70, 10430 Samobor</derivirana_varijabla>
  </DomainObject.Predmet.ProtustrankaWithAdressOIB>
  <DomainObject.Predmet.ProtustrankaNazivFormated>
    <izvorni_sadrzaj>AGRO-R.Đ. POLJOPRIVREDNA LJEKARNA d.o.o.</izvorni_sadrzaj>
    <derivirana_varijabla naziv="DomainObject.Predmet.ProtustrankaNazivFormated_1">AGRO-R.Đ. POLJOPRIVREDNA LJEKARNA d.o.o.</derivirana_varijabla>
  </DomainObject.Predmet.ProtustrankaNazivFormated>
  <DomainObject.Predmet.ProtustrankaNazivFormatedOIB>
    <izvorni_sadrzaj>AGRO-R.Đ. POLJOPRIVREDNA LJEKARNA d.o.o., OIB 24023320363</izvorni_sadrzaj>
    <derivirana_varijabla naziv="DomainObject.Predmet.ProtustrankaNazivFormatedOIB_1">AGRO-R.Đ. POLJOPRIVREDNA LJEKARNA d.o.o., OIB 24023320363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AGRO-R.Đ. POLJOPRIVREDNA LJEKARNA d.o.o.</item>
    </izvorni_sadrzaj>
    <derivirana_varijabla naziv="DomainObject.Predmet.ProtuStrankaListFormated_1">
      <item>AGRO-R.Đ. POLJOPRIVREDNA LJEKARNA d.o.o.</item>
    </derivirana_varijabla>
  </DomainObject.Predmet.ProtuStrankaListFormated>
  <DomainObject.Predmet.ProtuStrankaListFormatedOIB>
    <izvorni_sadrzaj>
      <item>AGRO-R.Đ. POLJOPRIVREDNA LJEKARNA d.o.o., OIB 24023320363</item>
    </izvorni_sadrzaj>
    <derivirana_varijabla naziv="DomainObject.Predmet.ProtuStrankaListFormatedOIB_1">
      <item>AGRO-R.Đ. POLJOPRIVREDNA LJEKARNA d.o.o., OIB 24023320363</item>
    </derivirana_varijabla>
  </DomainObject.Predmet.ProtuStrankaListFormatedOIB>
  <DomainObject.Predmet.ProtuStrankaListFormatedWithAdress>
    <izvorni_sadrzaj>
      <item>AGRO-R.Đ. POLJOPRIVREDNA LJEKARNA d.o.o., Perkovčeva 70, 10430 Samobor</item>
    </izvorni_sadrzaj>
    <derivirana_varijabla naziv="DomainObject.Predmet.ProtuStrankaListFormatedWithAdress_1">
      <item>AGRO-R.Đ. POLJOPRIVREDNA LJEKARNA d.o.o., Perkovčeva 70, 10430 Samobor</item>
    </derivirana_varijabla>
  </DomainObject.Predmet.ProtuStrankaListFormatedWithAdress>
  <DomainObject.Predmet.ProtuStrankaListFormatedWithAdressOIB>
    <izvorni_sadrzaj>
      <item>AGRO-R.Đ. POLJOPRIVREDNA LJEKARNA d.o.o., OIB 24023320363, Perkovčeva 70, 10430 Samobor</item>
    </izvorni_sadrzaj>
    <derivirana_varijabla naziv="DomainObject.Predmet.ProtuStrankaListFormatedWithAdressOIB_1">
      <item>AGRO-R.Đ. POLJOPRIVREDNA LJEKARNA d.o.o., OIB 24023320363, Perkovčeva 70, 10430 Samobor</item>
    </derivirana_varijabla>
  </DomainObject.Predmet.ProtuStrankaListFormatedWithAdressOIB>
  <DomainObject.Predmet.ProtuStrankaListNazivFormated>
    <izvorni_sadrzaj>
      <item>AGRO-R.Đ. POLJOPRIVREDNA LJEKARNA d.o.o.</item>
    </izvorni_sadrzaj>
    <derivirana_varijabla naziv="DomainObject.Predmet.ProtuStrankaListNazivFormated_1">
      <item>AGRO-R.Đ. POLJOPRIVREDNA LJEKARNA d.o.o.</item>
    </derivirana_varijabla>
  </DomainObject.Predmet.ProtuStrankaListNazivFormated>
  <DomainObject.Predmet.ProtuStrankaListNazivFormatedOIB>
    <izvorni_sadrzaj>
      <item>AGRO-R.Đ. POLJOPRIVREDNA LJEKARNA d.o.o., OIB 24023320363</item>
    </izvorni_sadrzaj>
    <derivirana_varijabla naziv="DomainObject.Predmet.ProtuStrankaListNazivFormatedOIB_1">
      <item>AGRO-R.Đ. POLJOPRIVREDNA LJEKARNA d.o.o., OIB 24023320363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AGRO-R.Đ. POLJOPRIVREDNA LJEKARNA d.o.o.</izvorni_sadrzaj>
    <derivirana_varijabla naziv="DomainObject.Predmet.ProtustrankaIDrugi_1">AGRO-R.Đ. POLJOPRIVREDNA LJEKARNA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AGRO-R.Đ. POLJOPRIVREDNA LJEKARNA d.o.o., OIB 24023320363, Perkovčeva 70, 10430 Samobor</izvorni_sadrzaj>
    <derivirana_varijabla naziv="DomainObject.Predmet.ProtustrankaIDrugiAdressOIB_1">AGRO-R.Đ. POLJOPRIVREDNA LJEKARNA d.o.o., OIB 24023320363, Perkovčeva 70,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AGRO-R.Đ. POLJOPRIVREDNA LJEKARNA d.o.o.</item>
      <item>Financijska agencija</item>
    </izvorni_sadrzaj>
    <derivirana_varijabla naziv="DomainObject.Predmet.SudioniciListNaziv_1">
      <item>AGRO-R.Đ. POLJOPRIVREDNA LJEKARNA d.o.o.</item>
      <item>Financijska agencija</item>
    </derivirana_varijabla>
  </DomainObject.Predmet.SudioniciListNaziv>
  <DomainObject.Predmet.SudioniciListAdressOIB>
    <izvorni_sadrzaj>
      <item>AGRO-R.Đ. POLJOPRIVREDNA LJEKARNA d.o.o., OIB 24023320363, Perkovčeva 70,10430 Samobor</item>
      <item>Financijska agencija, OIB 85821130368, TRG SVIBANJSKIH ŽRTAVA 1995. 1,10000 Zagreb</item>
    </izvorni_sadrzaj>
    <derivirana_varijabla naziv="DomainObject.Predmet.SudioniciListAdressOIB_1">
      <item>AGRO-R.Đ. POLJOPRIVREDNA LJEKARNA d.o.o., OIB 24023320363, Perkovčeva 70,10430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24023320363</item>
      <item>, OIB 85821130368</item>
    </izvorni_sadrzaj>
    <derivirana_varijabla naziv="DomainObject.Predmet.SudioniciListNazivOIB_1">
      <item>, OIB 24023320363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813</properties:Characters>
  <properties:Lines>47</properties:Lines>
  <properties:Paragraphs>24</properties:Paragraphs>
  <properties:TotalTime>162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2020-11-30T07:58:00Z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